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964EF" w14:textId="77777777" w:rsidR="00913B36" w:rsidRDefault="00913B36" w:rsidP="00913B3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Simon WESKE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0EF1D11C" w14:textId="77777777" w:rsidR="00913B36" w:rsidRDefault="00913B36" w:rsidP="00913B36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DEFE00F" w14:textId="77777777" w:rsidR="00913B36" w:rsidRDefault="00913B36" w:rsidP="00913B36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6739055" w14:textId="77777777" w:rsidR="00913B36" w:rsidRDefault="00913B36" w:rsidP="00913B3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Thetford, Norfolk,</w:t>
      </w:r>
    </w:p>
    <w:p w14:paraId="3A74C5E6" w14:textId="77777777" w:rsidR="00913B36" w:rsidRDefault="00913B36" w:rsidP="00913B3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John </w:t>
      </w:r>
      <w:proofErr w:type="spellStart"/>
      <w:r>
        <w:rPr>
          <w:rFonts w:eastAsia="Times New Roman" w:cs="Times New Roman"/>
          <w:szCs w:val="24"/>
        </w:rPr>
        <w:t>Coket</w:t>
      </w:r>
      <w:proofErr w:type="spellEnd"/>
      <w:r>
        <w:rPr>
          <w:rFonts w:eastAsia="Times New Roman" w:cs="Times New Roman"/>
          <w:szCs w:val="24"/>
        </w:rPr>
        <w:t xml:space="preserve">, senior(q.v.).   </w:t>
      </w:r>
    </w:p>
    <w:p w14:paraId="2CD8EB29" w14:textId="77777777" w:rsidR="00913B36" w:rsidRDefault="00913B36" w:rsidP="00913B3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8C25F3C" w14:textId="77777777" w:rsidR="00913B36" w:rsidRDefault="00913B36" w:rsidP="00913B3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p.94)</w:t>
      </w:r>
    </w:p>
    <w:p w14:paraId="73CC4461" w14:textId="77777777" w:rsidR="00913B36" w:rsidRDefault="00913B36" w:rsidP="00913B36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E68374B" w14:textId="77777777" w:rsidR="00913B36" w:rsidRDefault="00913B36" w:rsidP="00913B36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F1E3466" w14:textId="77777777" w:rsidR="00913B36" w:rsidRDefault="00913B36" w:rsidP="00913B3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July 2023</w:t>
      </w:r>
    </w:p>
    <w:p w14:paraId="69829CB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79024" w14:textId="77777777" w:rsidR="00913B36" w:rsidRDefault="00913B36" w:rsidP="009139A6">
      <w:r>
        <w:separator/>
      </w:r>
    </w:p>
  </w:endnote>
  <w:endnote w:type="continuationSeparator" w:id="0">
    <w:p w14:paraId="4807325F" w14:textId="77777777" w:rsidR="00913B36" w:rsidRDefault="00913B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E3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E7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ABF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43855" w14:textId="77777777" w:rsidR="00913B36" w:rsidRDefault="00913B36" w:rsidP="009139A6">
      <w:r>
        <w:separator/>
      </w:r>
    </w:p>
  </w:footnote>
  <w:footnote w:type="continuationSeparator" w:id="0">
    <w:p w14:paraId="61BB1388" w14:textId="77777777" w:rsidR="00913B36" w:rsidRDefault="00913B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86E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31D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0FD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B36"/>
    <w:rsid w:val="000666E0"/>
    <w:rsid w:val="002510B7"/>
    <w:rsid w:val="005C130B"/>
    <w:rsid w:val="00826F5C"/>
    <w:rsid w:val="009139A6"/>
    <w:rsid w:val="00913B3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3FDD3"/>
  <w15:chartTrackingRefBased/>
  <w15:docId w15:val="{593920B9-8186-4636-BC66-C8E88C60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2023-07-08T19:01:00Z</dcterms:created>
  <dcterms:modified xsi:type="dcterms:W3CDTF">2023-07-08T19:01:00Z</dcterms:modified>
</cp:coreProperties>
</file>